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2026-OAK-AA-07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OP Module - Erdarbeiten, Spezialtief- und Rohbau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Neubau von OP Modulen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